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0747" w:rsidRDefault="003D0747" w:rsidP="003D0747">
      <w:pPr>
        <w:pStyle w:val="NoSpacing"/>
      </w:pPr>
      <w:r>
        <w:rPr>
          <w:u w:val="single"/>
        </w:rPr>
        <w:t>William KYNET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3D0747" w:rsidRDefault="003D0747" w:rsidP="003D0747">
      <w:pPr>
        <w:pStyle w:val="NoSpacing"/>
      </w:pPr>
      <w:r>
        <w:t>of Ebony, Kent. Husbandman.</w:t>
      </w:r>
    </w:p>
    <w:p w:rsidR="003D0747" w:rsidRDefault="003D0747" w:rsidP="003D0747">
      <w:pPr>
        <w:pStyle w:val="NoSpacing"/>
      </w:pPr>
    </w:p>
    <w:p w:rsidR="003D0747" w:rsidRDefault="003D0747" w:rsidP="003D0747">
      <w:pPr>
        <w:pStyle w:val="NoSpacing"/>
      </w:pPr>
    </w:p>
    <w:p w:rsidR="003D0747" w:rsidRDefault="003D0747" w:rsidP="003D074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 (C.P.R.1446-52 p.371)</w:t>
      </w:r>
    </w:p>
    <w:p w:rsidR="003D0747" w:rsidRDefault="003D0747" w:rsidP="003D0747">
      <w:pPr>
        <w:pStyle w:val="NoSpacing"/>
      </w:pPr>
    </w:p>
    <w:p w:rsidR="003D0747" w:rsidRDefault="003D0747" w:rsidP="003D0747">
      <w:pPr>
        <w:pStyle w:val="NoSpacing"/>
      </w:pPr>
    </w:p>
    <w:p w:rsidR="003D0747" w:rsidRPr="00F97AC3" w:rsidRDefault="003D0747" w:rsidP="003D0747">
      <w:pPr>
        <w:pStyle w:val="NoSpacing"/>
      </w:pPr>
      <w:r>
        <w:t>11 March 2017</w:t>
      </w:r>
    </w:p>
    <w:p w:rsidR="006B2F86" w:rsidRPr="003D0747" w:rsidRDefault="003D0747" w:rsidP="00E71FC3">
      <w:pPr>
        <w:pStyle w:val="NoSpacing"/>
      </w:pPr>
      <w:bookmarkStart w:id="0" w:name="_GoBack"/>
      <w:bookmarkEnd w:id="0"/>
    </w:p>
    <w:sectPr w:rsidR="006B2F86" w:rsidRPr="003D07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747" w:rsidRDefault="003D0747" w:rsidP="00E71FC3">
      <w:pPr>
        <w:spacing w:after="0" w:line="240" w:lineRule="auto"/>
      </w:pPr>
      <w:r>
        <w:separator/>
      </w:r>
    </w:p>
  </w:endnote>
  <w:endnote w:type="continuationSeparator" w:id="0">
    <w:p w:rsidR="003D0747" w:rsidRDefault="003D07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747" w:rsidRDefault="003D0747" w:rsidP="00E71FC3">
      <w:pPr>
        <w:spacing w:after="0" w:line="240" w:lineRule="auto"/>
      </w:pPr>
      <w:r>
        <w:separator/>
      </w:r>
    </w:p>
  </w:footnote>
  <w:footnote w:type="continuationSeparator" w:id="0">
    <w:p w:rsidR="003D0747" w:rsidRDefault="003D07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747"/>
    <w:rsid w:val="001A7C09"/>
    <w:rsid w:val="003D0747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11D47"/>
  <w15:chartTrackingRefBased/>
  <w15:docId w15:val="{CFD74F6D-D536-443B-8119-39C3BC426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2017-03-11T20:47:00Z</dcterms:created>
  <dcterms:modified xsi:type="dcterms:W3CDTF">2017-03-11T20:48:00Z</dcterms:modified>
</cp:coreProperties>
</file>